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3D46B5AA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0028C2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33A5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33A5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3D46B5AA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0028C2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33A51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D33A51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D33A5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9448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D33A5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94480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D33A5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94480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C2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E3934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1ADB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758D4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8F50D6"/>
    <w:rsid w:val="00932EB5"/>
    <w:rsid w:val="00944805"/>
    <w:rsid w:val="00966EEE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4477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3A51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292D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15</cp:revision>
  <cp:lastPrinted>2011-03-04T18:48:00Z</cp:lastPrinted>
  <dcterms:created xsi:type="dcterms:W3CDTF">2023-06-29T12:43:00Z</dcterms:created>
  <dcterms:modified xsi:type="dcterms:W3CDTF">2025-03-21T15:29:00Z</dcterms:modified>
</cp:coreProperties>
</file>